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8AD" w:rsidRDefault="004E18AD" w:rsidP="004E18AD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single"/>
        </w:rPr>
        <w:t>ENGLISH MUFFIN BREAD</w:t>
      </w:r>
    </w:p>
    <w:p w:rsidR="004E18AD" w:rsidRDefault="004E18AD" w:rsidP="004E18AD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 40 degrees  Rise 1 hour  Bake 25 minutes</w:t>
      </w:r>
    </w:p>
    <w:p w:rsidR="004E18AD" w:rsidRDefault="004E18AD" w:rsidP="004E18AD">
      <w:pPr>
        <w:jc w:val="center"/>
        <w:rPr>
          <w:rFonts w:ascii="Lucida Handwriting" w:hAnsi="Lucida Handwriting"/>
          <w:sz w:val="32"/>
          <w:szCs w:val="32"/>
        </w:rPr>
      </w:pPr>
    </w:p>
    <w:p w:rsidR="004E18AD" w:rsidRDefault="004E18AD" w:rsidP="004E18AD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6 cups flour</w:t>
      </w:r>
    </w:p>
    <w:p w:rsidR="004E18AD" w:rsidRDefault="004E18AD" w:rsidP="004E18AD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¼ teaspoon baking powder</w:t>
      </w:r>
    </w:p>
    <w:p w:rsidR="004E18AD" w:rsidRDefault="004E18AD" w:rsidP="004E18AD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milk</w:t>
      </w:r>
    </w:p>
    <w:p w:rsidR="004E18AD" w:rsidRDefault="004E18AD" w:rsidP="004E18AD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teaspoons salt</w:t>
      </w:r>
    </w:p>
    <w:p w:rsidR="004E18AD" w:rsidRDefault="004E18AD" w:rsidP="004E18AD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envelopes yeast</w:t>
      </w:r>
    </w:p>
    <w:p w:rsidR="004E18AD" w:rsidRDefault="004E18AD" w:rsidP="004E18AD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Cornmeal</w:t>
      </w:r>
    </w:p>
    <w:p w:rsidR="004E18AD" w:rsidRDefault="004E18AD" w:rsidP="004E18AD">
      <w:pPr>
        <w:jc w:val="center"/>
        <w:rPr>
          <w:rFonts w:ascii="Lucida Handwriting" w:hAnsi="Lucida Handwriting"/>
          <w:sz w:val="32"/>
          <w:szCs w:val="32"/>
        </w:rPr>
      </w:pPr>
    </w:p>
    <w:p w:rsidR="004E18AD" w:rsidRPr="004E18AD" w:rsidRDefault="004E18AD" w:rsidP="004E18AD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Grease 2 loaf pans, sprinkle with cornmeal, warm milk and water, combine and kneed.  Place in loaf pans, rise 1 hour.  Bake for 25 minutes</w:t>
      </w:r>
    </w:p>
    <w:sectPr w:rsidR="004E18AD" w:rsidRPr="004E18AD" w:rsidSect="001D2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20"/>
  <w:characterSpacingControl w:val="doNotCompress"/>
  <w:compat/>
  <w:rsids>
    <w:rsidRoot w:val="004E18AD"/>
    <w:rsid w:val="001D2716"/>
    <w:rsid w:val="002F63A1"/>
    <w:rsid w:val="004E18AD"/>
    <w:rsid w:val="00A93EA9"/>
    <w:rsid w:val="00B2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_2\Desktop\Reci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Recipe</Template>
  <TotalTime>7</TotalTime>
  <Pages>1</Pages>
  <Words>45</Words>
  <Characters>257</Characters>
  <Application>Microsoft Office Word</Application>
  <DocSecurity>0</DocSecurity>
  <Lines>2</Lines>
  <Paragraphs>1</Paragraphs>
  <ScaleCrop>false</ScaleCrop>
  <Company>Hewlett-Packard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2</cp:revision>
  <dcterms:created xsi:type="dcterms:W3CDTF">2012-07-18T23:32:00Z</dcterms:created>
  <dcterms:modified xsi:type="dcterms:W3CDTF">2012-07-18T23:39:00Z</dcterms:modified>
</cp:coreProperties>
</file>